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720" w:rsidRDefault="0012095F" w:rsidP="0012095F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Investigation Planning Tool</w:t>
      </w:r>
    </w:p>
    <w:p w:rsidR="0012095F" w:rsidRPr="0012095F" w:rsidRDefault="0012095F" w:rsidP="0012095F">
      <w:pPr>
        <w:pStyle w:val="standard"/>
      </w:pPr>
      <w:r>
        <w:t>Use this tool and work with your classmates to plan your investigation.</w:t>
      </w:r>
    </w:p>
    <w:p w:rsidR="0012095F" w:rsidRPr="00BF7FD8" w:rsidRDefault="0012095F" w:rsidP="002D56AE">
      <w:pPr>
        <w:pStyle w:val="Heading2"/>
        <w:rPr>
          <w:rFonts w:cs="Arial"/>
        </w:rPr>
      </w:pPr>
      <w:r>
        <w:rPr>
          <w:rFonts w:cs="Arial"/>
        </w:rPr>
        <w:t>A</w:t>
      </w:r>
      <w:r w:rsidRPr="00BF7FD8">
        <w:rPr>
          <w:rFonts w:cs="Arial"/>
        </w:rPr>
        <w:t>. Your Set-up</w:t>
      </w:r>
      <w:r w:rsidRPr="00BF7FD8">
        <w:rPr>
          <w:rFonts w:cs="Arial"/>
          <w:b w:val="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095F" w:rsidRPr="00BF7FD8" w:rsidTr="002D56AE">
        <w:tc>
          <w:tcPr>
            <w:tcW w:w="14390" w:type="dxa"/>
          </w:tcPr>
          <w:p w:rsidR="0012095F" w:rsidRPr="00BF7FD8" w:rsidRDefault="0012095F" w:rsidP="0012095F">
            <w:pPr>
              <w:pStyle w:val="List1"/>
            </w:pPr>
            <w:r w:rsidRPr="00BF7FD8">
              <w:t>Draw your set up</w:t>
            </w: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  <w:p w:rsidR="0012095F" w:rsidRPr="00BF7FD8" w:rsidRDefault="0012095F" w:rsidP="0012095F">
            <w:pPr>
              <w:rPr>
                <w:rFonts w:cs="Arial"/>
              </w:rPr>
            </w:pPr>
          </w:p>
        </w:tc>
      </w:tr>
    </w:tbl>
    <w:p w:rsidR="0012095F" w:rsidRDefault="0012095F" w:rsidP="0012095F">
      <w:pPr>
        <w:pStyle w:val="Heading2"/>
      </w:pPr>
      <w:r>
        <w:t xml:space="preserve">B. Steps in your investigation </w:t>
      </w:r>
    </w:p>
    <w:p w:rsidR="0012095F" w:rsidRPr="00BF7FD8" w:rsidRDefault="0012095F" w:rsidP="0012095F">
      <w:pPr>
        <w:pStyle w:val="List1"/>
      </w:pPr>
      <w:r w:rsidRPr="00BF7FD8">
        <w:t>Write the steps of the investigation to be sure you included matter movement, matter changes</w:t>
      </w:r>
      <w:r>
        <w:t>,</w:t>
      </w:r>
      <w:r w:rsidRPr="00BF7FD8">
        <w:t xml:space="preserve"> and energy</w:t>
      </w:r>
      <w:r>
        <w:t xml:space="preserve"> changes</w:t>
      </w:r>
      <w:r w:rsidRPr="00BF7FD8">
        <w:t>.</w:t>
      </w: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 xml:space="preserve">1.  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 xml:space="preserve">2.  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>3.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>4.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>5.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Default="0012095F" w:rsidP="002D56AE">
      <w:pPr>
        <w:pStyle w:val="List1"/>
        <w:rPr>
          <w:rFonts w:cs="Arial"/>
        </w:rPr>
      </w:pPr>
      <w:r w:rsidRPr="00BF7FD8">
        <w:rPr>
          <w:rFonts w:cs="Arial"/>
        </w:rPr>
        <w:t>6.</w:t>
      </w:r>
    </w:p>
    <w:p w:rsidR="0012095F" w:rsidRPr="00BF7FD8" w:rsidRDefault="0012095F" w:rsidP="002D56AE">
      <w:pPr>
        <w:pStyle w:val="List1"/>
        <w:rPr>
          <w:rFonts w:cs="Arial"/>
        </w:rPr>
      </w:pPr>
    </w:p>
    <w:p w:rsidR="0012095F" w:rsidRPr="0012095F" w:rsidRDefault="0012095F" w:rsidP="0012095F">
      <w:pPr>
        <w:pStyle w:val="List1"/>
      </w:pPr>
      <w:r>
        <w:rPr>
          <w:b/>
        </w:rPr>
        <w:t xml:space="preserve">Answering the Three Questions: </w:t>
      </w:r>
      <w:r>
        <w:t>P</w:t>
      </w:r>
      <w:r w:rsidRPr="0012095F">
        <w:t xml:space="preserve">ut a circle the step that measures matter movement, square around the step that measures matter changes and </w:t>
      </w:r>
      <w:r>
        <w:t>a s</w:t>
      </w:r>
      <w:r w:rsidRPr="0012095F">
        <w:t xml:space="preserve">tar next to step that observing energy changes.  </w:t>
      </w:r>
    </w:p>
    <w:p w:rsidR="007526C4" w:rsidRDefault="0012095F" w:rsidP="0012095F">
      <w:pPr>
        <w:pStyle w:val="Heading2"/>
      </w:pPr>
      <w:r>
        <w:rPr>
          <w:rFonts w:cs="Arial"/>
        </w:rPr>
        <w:t>C.</w:t>
      </w:r>
      <w:r w:rsidRPr="00BF7FD8">
        <w:rPr>
          <w:rFonts w:cs="Arial"/>
        </w:rPr>
        <w:t xml:space="preserve"> Class </w:t>
      </w:r>
      <w:r>
        <w:rPr>
          <w:rFonts w:cs="Arial"/>
        </w:rPr>
        <w:t>Plans</w:t>
      </w:r>
    </w:p>
    <w:p w:rsidR="00206DEE" w:rsidRPr="00206DEE" w:rsidRDefault="0012095F" w:rsidP="0012095F">
      <w:pPr>
        <w:pStyle w:val="List1"/>
      </w:pPr>
      <w:r>
        <w:t>Use the space below and the back of the page to write the plans for a common procedure that all the groups doing the investigation will follow.</w:t>
      </w:r>
      <w:bookmarkStart w:id="0" w:name="_GoBack"/>
      <w:bookmarkEnd w:id="0"/>
    </w:p>
    <w:sectPr w:rsidR="00206DEE" w:rsidRPr="00206DEE" w:rsidSect="00F538F4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0C4" w:rsidRDefault="005C00C4">
      <w:r>
        <w:separator/>
      </w:r>
    </w:p>
  </w:endnote>
  <w:endnote w:type="continuationSeparator" w:id="0">
    <w:p w:rsidR="005C00C4" w:rsidRDefault="005C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8F4" w:rsidRDefault="00F538F4" w:rsidP="00F538F4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101A68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:rsidR="00F538F4" w:rsidRPr="008B5602" w:rsidRDefault="00F538F4" w:rsidP="00F538F4">
    <w:pPr>
      <w:pStyle w:val="Footer"/>
      <w:spacing w:after="0"/>
      <w:jc w:val="right"/>
      <w:rPr>
        <w:i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5680A723" wp14:editId="2098D7B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5602">
      <w:rPr>
        <w:i/>
        <w:color w:val="FF0000"/>
        <w:sz w:val="16"/>
        <w:szCs w:val="16"/>
      </w:rPr>
      <w:t xml:space="preserve"> 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:rsidR="00F538F4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CD02C1">
      <w:rPr>
        <w:i/>
        <w:sz w:val="16"/>
        <w:szCs w:val="16"/>
      </w:rPr>
      <w:t>9</w:t>
    </w:r>
  </w:p>
  <w:p w:rsidR="00F538F4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  <w:p w:rsidR="007F4969" w:rsidRPr="007F65AC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0C4" w:rsidRDefault="005C00C4">
      <w:r>
        <w:separator/>
      </w:r>
    </w:p>
  </w:footnote>
  <w:footnote w:type="continuationSeparator" w:id="0">
    <w:p w:rsidR="005C00C4" w:rsidRDefault="005C0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4"/>
  </w:num>
  <w:num w:numId="5">
    <w:abstractNumId w:val="12"/>
  </w:num>
  <w:num w:numId="6">
    <w:abstractNumId w:val="18"/>
  </w:num>
  <w:num w:numId="7">
    <w:abstractNumId w:val="24"/>
  </w:num>
  <w:num w:numId="8">
    <w:abstractNumId w:val="22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3"/>
  </w:num>
  <w:num w:numId="18">
    <w:abstractNumId w:val="7"/>
  </w:num>
  <w:num w:numId="19">
    <w:abstractNumId w:val="19"/>
  </w:num>
  <w:num w:numId="20">
    <w:abstractNumId w:val="20"/>
  </w:num>
  <w:num w:numId="21">
    <w:abstractNumId w:val="6"/>
  </w:num>
  <w:num w:numId="22">
    <w:abstractNumId w:val="23"/>
  </w:num>
  <w:num w:numId="23">
    <w:abstractNumId w:val="23"/>
  </w:num>
  <w:num w:numId="24">
    <w:abstractNumId w:val="14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embedSystemFonts/>
  <w:proofState w:spelling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95F"/>
    <w:rsid w:val="00064F8F"/>
    <w:rsid w:val="00080F0A"/>
    <w:rsid w:val="000C42BE"/>
    <w:rsid w:val="00101A68"/>
    <w:rsid w:val="0012095F"/>
    <w:rsid w:val="001227DB"/>
    <w:rsid w:val="00135C69"/>
    <w:rsid w:val="001401F3"/>
    <w:rsid w:val="0016032A"/>
    <w:rsid w:val="00184C6A"/>
    <w:rsid w:val="00206DEE"/>
    <w:rsid w:val="0023266B"/>
    <w:rsid w:val="00244DAB"/>
    <w:rsid w:val="00261AB8"/>
    <w:rsid w:val="002A5C2F"/>
    <w:rsid w:val="00371E47"/>
    <w:rsid w:val="00491B18"/>
    <w:rsid w:val="00545934"/>
    <w:rsid w:val="00545D34"/>
    <w:rsid w:val="005C00C4"/>
    <w:rsid w:val="007422D2"/>
    <w:rsid w:val="007526C4"/>
    <w:rsid w:val="00790720"/>
    <w:rsid w:val="007F4969"/>
    <w:rsid w:val="007F65AC"/>
    <w:rsid w:val="008423F7"/>
    <w:rsid w:val="00861A04"/>
    <w:rsid w:val="008C1C0E"/>
    <w:rsid w:val="008E016E"/>
    <w:rsid w:val="00936F7A"/>
    <w:rsid w:val="00983032"/>
    <w:rsid w:val="009F3CB2"/>
    <w:rsid w:val="00A40110"/>
    <w:rsid w:val="00B56E42"/>
    <w:rsid w:val="00BB67BB"/>
    <w:rsid w:val="00BB695C"/>
    <w:rsid w:val="00C23554"/>
    <w:rsid w:val="00C451A7"/>
    <w:rsid w:val="00CA47D3"/>
    <w:rsid w:val="00CD02C1"/>
    <w:rsid w:val="00DD04A3"/>
    <w:rsid w:val="00E61F11"/>
    <w:rsid w:val="00F17224"/>
    <w:rsid w:val="00F538F4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C7C3AA"/>
  <w15:docId w15:val="{7C92CC5F-6394-6D46-92E3-D5ABEA13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2%20CTIME2%20General%20(1)/2.12%20Final%20Website/2.12.0%20Outlines%20&amp;%20Templates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11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Andy Anderson</cp:lastModifiedBy>
  <cp:revision>1</cp:revision>
  <cp:lastPrinted>2019-03-19T15:45:00Z</cp:lastPrinted>
  <dcterms:created xsi:type="dcterms:W3CDTF">2019-03-19T15:39:00Z</dcterms:created>
  <dcterms:modified xsi:type="dcterms:W3CDTF">2019-03-19T15:50:00Z</dcterms:modified>
</cp:coreProperties>
</file>